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BD437" w14:textId="77777777" w:rsidR="000547AD" w:rsidRDefault="000547AD" w:rsidP="000547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PLOWEMAN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2FA935E5" w14:textId="77777777" w:rsidR="000547AD" w:rsidRDefault="000547AD" w:rsidP="000547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Salisbury. Draper.</w:t>
      </w:r>
    </w:p>
    <w:p w14:paraId="09856C09" w14:textId="77777777" w:rsidR="000547AD" w:rsidRDefault="000547AD" w:rsidP="000547AD">
      <w:pPr>
        <w:pStyle w:val="NoSpacing"/>
        <w:rPr>
          <w:rFonts w:cs="Times New Roman"/>
          <w:szCs w:val="24"/>
        </w:rPr>
      </w:pPr>
    </w:p>
    <w:p w14:paraId="5E8E4094" w14:textId="77777777" w:rsidR="000547AD" w:rsidRDefault="000547AD" w:rsidP="000547AD">
      <w:pPr>
        <w:pStyle w:val="NoSpacing"/>
        <w:rPr>
          <w:rFonts w:cs="Times New Roman"/>
          <w:szCs w:val="24"/>
        </w:rPr>
      </w:pPr>
    </w:p>
    <w:p w14:paraId="12504728" w14:textId="77777777" w:rsidR="000547AD" w:rsidRDefault="000547AD" w:rsidP="000547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>Thomas Herde(q.v.) brought a plaint of debt against him and five others.</w:t>
      </w:r>
    </w:p>
    <w:p w14:paraId="2CC697C2" w14:textId="77777777" w:rsidR="000547AD" w:rsidRDefault="000547AD" w:rsidP="000547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44D0F">
          <w:rPr>
            <w:rStyle w:val="Hyperlink"/>
            <w:rFonts w:cs="Times New Roman"/>
            <w:szCs w:val="24"/>
          </w:rPr>
          <w:t>https://waalt.uh.edu/index.php/CP40/788</w:t>
        </w:r>
      </w:hyperlink>
      <w:r>
        <w:rPr>
          <w:rFonts w:cs="Times New Roman"/>
          <w:szCs w:val="24"/>
        </w:rPr>
        <w:t xml:space="preserve"> )</w:t>
      </w:r>
    </w:p>
    <w:p w14:paraId="59B8B93A" w14:textId="77777777" w:rsidR="000547AD" w:rsidRDefault="000547AD" w:rsidP="000547AD">
      <w:pPr>
        <w:pStyle w:val="NoSpacing"/>
        <w:rPr>
          <w:rFonts w:cs="Times New Roman"/>
          <w:szCs w:val="24"/>
        </w:rPr>
      </w:pPr>
    </w:p>
    <w:p w14:paraId="1EA6D86A" w14:textId="77777777" w:rsidR="000547AD" w:rsidRDefault="000547AD" w:rsidP="000547AD">
      <w:pPr>
        <w:pStyle w:val="NoSpacing"/>
        <w:rPr>
          <w:rFonts w:cs="Times New Roman"/>
          <w:szCs w:val="24"/>
        </w:rPr>
      </w:pPr>
    </w:p>
    <w:p w14:paraId="01C91508" w14:textId="77777777" w:rsidR="000547AD" w:rsidRDefault="000547AD" w:rsidP="000547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October 2024</w:t>
      </w:r>
    </w:p>
    <w:p w14:paraId="307D05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BD0AC" w14:textId="77777777" w:rsidR="000547AD" w:rsidRDefault="000547AD" w:rsidP="009139A6">
      <w:r>
        <w:separator/>
      </w:r>
    </w:p>
  </w:endnote>
  <w:endnote w:type="continuationSeparator" w:id="0">
    <w:p w14:paraId="42963CB0" w14:textId="77777777" w:rsidR="000547AD" w:rsidRDefault="000547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A89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577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688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052C7" w14:textId="77777777" w:rsidR="000547AD" w:rsidRDefault="000547AD" w:rsidP="009139A6">
      <w:r>
        <w:separator/>
      </w:r>
    </w:p>
  </w:footnote>
  <w:footnote w:type="continuationSeparator" w:id="0">
    <w:p w14:paraId="25C35737" w14:textId="77777777" w:rsidR="000547AD" w:rsidRDefault="000547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873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752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1B2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AD"/>
    <w:rsid w:val="000547A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B657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94649"/>
  <w15:chartTrackingRefBased/>
  <w15:docId w15:val="{1D3A2078-83B3-48F0-B7DF-9828731F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47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2024-10-18T20:46:00Z</dcterms:created>
  <dcterms:modified xsi:type="dcterms:W3CDTF">2024-10-18T20:47:00Z</dcterms:modified>
</cp:coreProperties>
</file>